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8E" w:rsidRPr="004203F4" w:rsidRDefault="00082B8E" w:rsidP="00042157">
      <w:pPr>
        <w:shd w:val="clear" w:color="auto" w:fill="FFFFFF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  <w:r w:rsidRPr="004203F4">
        <w:rPr>
          <w:rFonts w:ascii="Times New Roman" w:hAnsi="Times New Roman"/>
          <w:color w:val="000000"/>
          <w:sz w:val="28"/>
          <w:szCs w:val="28"/>
        </w:rPr>
        <w:t>АДМИНИСТРАЦИЯ</w:t>
      </w:r>
    </w:p>
    <w:p w:rsidR="00082B8E" w:rsidRPr="004203F4" w:rsidRDefault="00082B8E" w:rsidP="00042157">
      <w:pPr>
        <w:shd w:val="clear" w:color="auto" w:fill="FFFFFF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7"/>
          <w:szCs w:val="27"/>
        </w:rPr>
        <w:t>СВЕТЛОВСКОГО  СЕЛЬСОВЕТА</w:t>
      </w:r>
    </w:p>
    <w:p w:rsidR="00082B8E" w:rsidRPr="004203F4" w:rsidRDefault="00082B8E" w:rsidP="00042157">
      <w:pPr>
        <w:shd w:val="clear" w:color="auto" w:fill="FFFFFF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  <w:r w:rsidRPr="004203F4">
        <w:rPr>
          <w:rFonts w:ascii="Times New Roman" w:hAnsi="Times New Roman"/>
          <w:color w:val="000000"/>
          <w:sz w:val="27"/>
          <w:szCs w:val="27"/>
        </w:rPr>
        <w:t>КРАСНОЗЕРСКОГО РАЙОНА</w:t>
      </w:r>
    </w:p>
    <w:p w:rsidR="00082B8E" w:rsidRPr="004203F4" w:rsidRDefault="00082B8E" w:rsidP="00042157">
      <w:pPr>
        <w:shd w:val="clear" w:color="auto" w:fill="FFFFFF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  <w:r w:rsidRPr="004203F4">
        <w:rPr>
          <w:rFonts w:ascii="Times New Roman" w:hAnsi="Times New Roman"/>
          <w:color w:val="000000"/>
          <w:sz w:val="27"/>
          <w:szCs w:val="27"/>
        </w:rPr>
        <w:t>НОВОСИБИРСКОЙ ОБЛАСТИ</w:t>
      </w:r>
    </w:p>
    <w:p w:rsidR="00082B8E" w:rsidRPr="004203F4" w:rsidRDefault="00082B8E" w:rsidP="00042157">
      <w:pPr>
        <w:shd w:val="clear" w:color="auto" w:fill="FFFFFF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  <w:r w:rsidRPr="004203F4">
        <w:rPr>
          <w:rFonts w:ascii="Times New Roman" w:hAnsi="Times New Roman"/>
          <w:color w:val="000000"/>
          <w:sz w:val="27"/>
          <w:szCs w:val="27"/>
        </w:rPr>
        <w:t> </w:t>
      </w:r>
    </w:p>
    <w:p w:rsidR="00082B8E" w:rsidRDefault="00082B8E" w:rsidP="0004215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4203F4">
        <w:rPr>
          <w:rFonts w:ascii="Times New Roman" w:hAnsi="Times New Roman"/>
          <w:color w:val="000000"/>
          <w:sz w:val="27"/>
          <w:szCs w:val="27"/>
        </w:rPr>
        <w:t>ПОСТАНОВЛЕНИЕ</w:t>
      </w:r>
    </w:p>
    <w:p w:rsidR="00082B8E" w:rsidRPr="004203F4" w:rsidRDefault="00082B8E" w:rsidP="00042157">
      <w:pPr>
        <w:shd w:val="clear" w:color="auto" w:fill="FFFFFF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082B8E" w:rsidRPr="00410872" w:rsidRDefault="00082B8E" w:rsidP="00042157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28"/>
          <w:szCs w:val="28"/>
        </w:rPr>
      </w:pPr>
      <w:r w:rsidRPr="00410872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13.03.20223</w:t>
      </w:r>
      <w:r w:rsidRPr="00410872">
        <w:rPr>
          <w:rFonts w:ascii="Times New Roman" w:hAnsi="Times New Roman"/>
          <w:color w:val="000000"/>
          <w:sz w:val="28"/>
          <w:szCs w:val="28"/>
        </w:rPr>
        <w:t>                                </w:t>
      </w:r>
      <w:r>
        <w:rPr>
          <w:rFonts w:ascii="Times New Roman" w:hAnsi="Times New Roman"/>
          <w:color w:val="000000"/>
          <w:sz w:val="28"/>
          <w:szCs w:val="28"/>
        </w:rPr>
        <w:t>с.Светлое</w:t>
      </w:r>
      <w:r>
        <w:rPr>
          <w:rFonts w:ascii="Tahoma" w:hAnsi="Tahoma" w:cs="Tahoma"/>
          <w:color w:val="000000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410872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5</w:t>
      </w:r>
    </w:p>
    <w:p w:rsidR="00082B8E" w:rsidRPr="00410872" w:rsidRDefault="00082B8E" w:rsidP="00042157">
      <w:pPr>
        <w:shd w:val="clear" w:color="auto" w:fill="FFFFFF"/>
        <w:spacing w:after="0" w:line="240" w:lineRule="auto"/>
        <w:ind w:firstLine="708"/>
        <w:rPr>
          <w:rFonts w:ascii="Tahoma" w:hAnsi="Tahoma" w:cs="Tahoma"/>
          <w:color w:val="000000"/>
          <w:sz w:val="28"/>
          <w:szCs w:val="28"/>
        </w:rPr>
      </w:pPr>
      <w:r w:rsidRPr="00410872">
        <w:rPr>
          <w:rFonts w:ascii="Times New Roman" w:hAnsi="Times New Roman"/>
          <w:color w:val="000000"/>
          <w:sz w:val="28"/>
          <w:szCs w:val="28"/>
        </w:rPr>
        <w:t> </w:t>
      </w:r>
    </w:p>
    <w:p w:rsidR="00082B8E" w:rsidRPr="00E644DB" w:rsidRDefault="00082B8E" w:rsidP="00E644DB">
      <w:pPr>
        <w:pStyle w:val="NoSpacing"/>
        <w:rPr>
          <w:rFonts w:ascii="Times New Roman" w:hAnsi="Times New Roman"/>
          <w:sz w:val="28"/>
          <w:szCs w:val="28"/>
        </w:rPr>
      </w:pPr>
      <w:r w:rsidRPr="009C618C">
        <w:rPr>
          <w:rFonts w:ascii="Times New Roman" w:hAnsi="Times New Roman"/>
          <w:sz w:val="28"/>
          <w:szCs w:val="28"/>
        </w:rPr>
        <w:t xml:space="preserve">Об утверждении плана  </w:t>
      </w:r>
      <w:r>
        <w:rPr>
          <w:rFonts w:ascii="Times New Roman" w:hAnsi="Times New Roman"/>
          <w:sz w:val="28"/>
          <w:szCs w:val="28"/>
        </w:rPr>
        <w:t>проведения профилактических мероприятий по пожарной безопасности</w:t>
      </w:r>
      <w:r w:rsidRPr="009C61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на территории Светловского  сельсовета Краснозерского района Новосибирской области  на  2023 год</w:t>
      </w:r>
    </w:p>
    <w:p w:rsidR="00082B8E" w:rsidRPr="009C618C" w:rsidRDefault="00082B8E" w:rsidP="009C618C">
      <w:pPr>
        <w:pStyle w:val="NoSpacing"/>
        <w:rPr>
          <w:rFonts w:ascii="Times New Roman" w:hAnsi="Times New Roman"/>
          <w:sz w:val="28"/>
          <w:szCs w:val="28"/>
        </w:rPr>
      </w:pPr>
    </w:p>
    <w:p w:rsidR="00082B8E" w:rsidRPr="00410872" w:rsidRDefault="00082B8E" w:rsidP="00042157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28"/>
          <w:szCs w:val="28"/>
        </w:rPr>
      </w:pPr>
      <w:r w:rsidRPr="00410872">
        <w:rPr>
          <w:rFonts w:ascii="Times New Roman" w:hAnsi="Times New Roman"/>
          <w:color w:val="000000"/>
          <w:sz w:val="28"/>
          <w:szCs w:val="28"/>
        </w:rPr>
        <w:t> </w:t>
      </w:r>
    </w:p>
    <w:p w:rsidR="00082B8E" w:rsidRPr="00D22AB2" w:rsidRDefault="00082B8E" w:rsidP="00D22AB2">
      <w:pPr>
        <w:pStyle w:val="NoSpacing"/>
        <w:rPr>
          <w:rFonts w:ascii="Times New Roman" w:hAnsi="Times New Roman"/>
          <w:sz w:val="28"/>
          <w:szCs w:val="28"/>
        </w:rPr>
      </w:pPr>
      <w:r w:rsidRPr="00410872">
        <w:t xml:space="preserve">        </w:t>
      </w:r>
      <w:r w:rsidRPr="00D22AB2"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  <w:szCs w:val="28"/>
        </w:rPr>
        <w:t xml:space="preserve">повышения эффективности работы по инструктированию населения о мерах пожарной безопасности </w:t>
      </w:r>
      <w:r w:rsidRPr="00D22A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проживающих </w:t>
      </w:r>
      <w:r w:rsidRPr="00D22AB2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D22AB2">
        <w:rPr>
          <w:rFonts w:ascii="Times New Roman" w:hAnsi="Times New Roman"/>
          <w:sz w:val="28"/>
          <w:szCs w:val="28"/>
        </w:rPr>
        <w:t xml:space="preserve"> сельсовета, в  соответствии с Федеральным законом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2AB2">
        <w:rPr>
          <w:rFonts w:ascii="Times New Roman" w:hAnsi="Times New Roman"/>
          <w:sz w:val="28"/>
          <w:szCs w:val="28"/>
        </w:rPr>
        <w:t xml:space="preserve">Российской Федерации от 21.12.1994 № 69-ФЗ «О пожарной безопасности», администрация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D22AB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082B8E" w:rsidRDefault="00082B8E" w:rsidP="000421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165CF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082B8E" w:rsidRPr="009C3A41" w:rsidRDefault="00082B8E" w:rsidP="009C3A41">
      <w:pPr>
        <w:pStyle w:val="NoSpacing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прилагаемый п</w:t>
      </w:r>
      <w:r w:rsidRPr="00B17401">
        <w:rPr>
          <w:rFonts w:ascii="Times New Roman" w:hAnsi="Times New Roman"/>
          <w:sz w:val="28"/>
          <w:szCs w:val="28"/>
        </w:rPr>
        <w:t>лан</w:t>
      </w:r>
      <w:r w:rsidRPr="00B1740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проведения профилактических мероприятий по пожарной безопасности</w:t>
      </w:r>
      <w:r w:rsidRPr="00E136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на территории Светловского  сельсовета Краснозерского района Новосибирской области  на  2023 год</w:t>
      </w:r>
      <w:r w:rsidRPr="009C3A41">
        <w:rPr>
          <w:rFonts w:ascii="Times New Roman" w:hAnsi="Times New Roman"/>
          <w:sz w:val="28"/>
          <w:szCs w:val="28"/>
        </w:rPr>
        <w:t xml:space="preserve"> (Приложение №1).</w:t>
      </w:r>
    </w:p>
    <w:p w:rsidR="00082B8E" w:rsidRPr="008D24D7" w:rsidRDefault="00082B8E" w:rsidP="008D24D7">
      <w:pPr>
        <w:pStyle w:val="NoSpacing"/>
        <w:numPr>
          <w:ilvl w:val="0"/>
          <w:numId w:val="1"/>
        </w:numPr>
        <w:rPr>
          <w:rStyle w:val="Emphasis"/>
          <w:rFonts w:ascii="Times New Roman" w:hAnsi="Times New Roman"/>
          <w:i w:val="0"/>
          <w:iCs w:val="0"/>
          <w:sz w:val="28"/>
          <w:szCs w:val="28"/>
        </w:rPr>
      </w:pPr>
      <w:r w:rsidRPr="008D24D7">
        <w:rPr>
          <w:rStyle w:val="Emphasis"/>
          <w:rFonts w:ascii="Times New Roman" w:hAnsi="Times New Roman"/>
          <w:i w:val="0"/>
          <w:sz w:val="28"/>
          <w:szCs w:val="28"/>
        </w:rPr>
        <w:t xml:space="preserve">Опубликовать настоящее постановления в периодическом печатном издании  «Бюллетень органов местного самоуправления </w:t>
      </w:r>
      <w:r>
        <w:rPr>
          <w:rStyle w:val="Emphasis"/>
          <w:rFonts w:ascii="Times New Roman" w:hAnsi="Times New Roman"/>
          <w:i w:val="0"/>
          <w:sz w:val="28"/>
          <w:szCs w:val="28"/>
        </w:rPr>
        <w:t xml:space="preserve">Светловского </w:t>
      </w:r>
      <w:r w:rsidRPr="008D24D7">
        <w:rPr>
          <w:rStyle w:val="Emphasis"/>
          <w:rFonts w:ascii="Times New Roman" w:hAnsi="Times New Roman"/>
          <w:i w:val="0"/>
          <w:sz w:val="28"/>
          <w:szCs w:val="28"/>
        </w:rPr>
        <w:t xml:space="preserve"> сельсовета Краснозерского района Новосибирской области» и</w:t>
      </w:r>
      <w:r>
        <w:rPr>
          <w:rStyle w:val="Emphasis"/>
          <w:rFonts w:ascii="Times New Roman" w:hAnsi="Times New Roman"/>
          <w:i w:val="0"/>
          <w:sz w:val="28"/>
          <w:szCs w:val="28"/>
        </w:rPr>
        <w:t xml:space="preserve"> на официальном в сети Интернет.</w:t>
      </w:r>
      <w:r w:rsidRPr="008D24D7">
        <w:rPr>
          <w:rStyle w:val="Emphasis"/>
          <w:rFonts w:ascii="Times New Roman" w:hAnsi="Times New Roman"/>
          <w:i w:val="0"/>
          <w:sz w:val="28"/>
          <w:szCs w:val="28"/>
        </w:rPr>
        <w:t xml:space="preserve"> </w:t>
      </w:r>
    </w:p>
    <w:p w:rsidR="00082B8E" w:rsidRPr="00B17401" w:rsidRDefault="00082B8E" w:rsidP="000421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17401">
        <w:rPr>
          <w:rStyle w:val="Emphasis"/>
          <w:rFonts w:ascii="Times New Roman" w:hAnsi="Times New Roman"/>
          <w:i w:val="0"/>
          <w:sz w:val="28"/>
          <w:szCs w:val="28"/>
        </w:rPr>
        <w:t xml:space="preserve"> 3. Контроль,  за выполнением данного постановления оставляю за собой</w:t>
      </w:r>
      <w:r w:rsidRPr="00B17401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082B8E" w:rsidRPr="00B17401" w:rsidRDefault="00082B8E" w:rsidP="000421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17401">
        <w:rPr>
          <w:rFonts w:ascii="Times New Roman" w:hAnsi="Times New Roman"/>
          <w:color w:val="000000"/>
          <w:sz w:val="28"/>
          <w:szCs w:val="28"/>
        </w:rPr>
        <w:t> </w:t>
      </w:r>
    </w:p>
    <w:p w:rsidR="00082B8E" w:rsidRPr="00B17401" w:rsidRDefault="00082B8E" w:rsidP="001C0AC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17401">
        <w:rPr>
          <w:rFonts w:ascii="Times New Roman" w:hAnsi="Times New Roman"/>
          <w:color w:val="000000"/>
          <w:sz w:val="28"/>
          <w:szCs w:val="28"/>
        </w:rPr>
        <w:t> </w:t>
      </w:r>
    </w:p>
    <w:p w:rsidR="00082B8E" w:rsidRPr="00B17401" w:rsidRDefault="00082B8E" w:rsidP="000421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82B8E" w:rsidRPr="00B17401" w:rsidRDefault="00082B8E" w:rsidP="000421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82B8E" w:rsidRPr="00B17401" w:rsidRDefault="00082B8E" w:rsidP="000421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17401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 xml:space="preserve">Светловского </w:t>
      </w:r>
      <w:r w:rsidRPr="00B17401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</w:p>
    <w:p w:rsidR="00082B8E" w:rsidRPr="00B17401" w:rsidRDefault="00082B8E" w:rsidP="000421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17401"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</w:t>
      </w:r>
    </w:p>
    <w:p w:rsidR="00082B8E" w:rsidRPr="00B17401" w:rsidRDefault="00082B8E" w:rsidP="000421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17401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                                                       </w:t>
      </w:r>
      <w:r>
        <w:rPr>
          <w:rFonts w:ascii="Times New Roman" w:hAnsi="Times New Roman"/>
          <w:color w:val="000000"/>
          <w:sz w:val="28"/>
          <w:szCs w:val="28"/>
        </w:rPr>
        <w:t>И.П.Семенихин</w:t>
      </w:r>
    </w:p>
    <w:p w:rsidR="00082B8E" w:rsidRPr="00B17401" w:rsidRDefault="00082B8E" w:rsidP="000421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17401">
        <w:rPr>
          <w:rFonts w:ascii="Times New Roman" w:hAnsi="Times New Roman"/>
          <w:color w:val="000000"/>
          <w:sz w:val="28"/>
          <w:szCs w:val="28"/>
        </w:rPr>
        <w:t> </w:t>
      </w:r>
    </w:p>
    <w:p w:rsidR="00082B8E" w:rsidRPr="00B17401" w:rsidRDefault="00082B8E" w:rsidP="000421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17401">
        <w:rPr>
          <w:rFonts w:ascii="Times New Roman" w:hAnsi="Times New Roman"/>
          <w:color w:val="000000"/>
          <w:sz w:val="28"/>
          <w:szCs w:val="28"/>
        </w:rPr>
        <w:t> </w:t>
      </w:r>
    </w:p>
    <w:p w:rsidR="00082B8E" w:rsidRPr="00B17401" w:rsidRDefault="00082B8E" w:rsidP="000421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82B8E" w:rsidRPr="00B17401" w:rsidRDefault="00082B8E" w:rsidP="000421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82B8E" w:rsidRDefault="00082B8E" w:rsidP="00042157">
      <w:pPr>
        <w:shd w:val="clear" w:color="auto" w:fill="FFFFFF"/>
        <w:spacing w:after="0" w:line="240" w:lineRule="auto"/>
        <w:ind w:right="97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О.В.Тимошенко</w:t>
      </w:r>
    </w:p>
    <w:p w:rsidR="00082B8E" w:rsidRPr="00B17401" w:rsidRDefault="00082B8E" w:rsidP="00042157">
      <w:pPr>
        <w:shd w:val="clear" w:color="auto" w:fill="FFFFFF"/>
        <w:spacing w:after="0" w:line="240" w:lineRule="auto"/>
        <w:ind w:right="97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63-245</w:t>
      </w:r>
    </w:p>
    <w:p w:rsidR="00082B8E" w:rsidRDefault="00082B8E" w:rsidP="009B7AF8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082B8E" w:rsidRDefault="00082B8E" w:rsidP="009C3A41">
      <w:pPr>
        <w:pStyle w:val="NoSpacing"/>
        <w:rPr>
          <w:rFonts w:ascii="Times New Roman" w:hAnsi="Times New Roman"/>
          <w:sz w:val="28"/>
          <w:szCs w:val="28"/>
        </w:rPr>
      </w:pPr>
    </w:p>
    <w:p w:rsidR="00082B8E" w:rsidRDefault="00082B8E" w:rsidP="00DA6D6F">
      <w:pPr>
        <w:pStyle w:val="NoSpacing"/>
        <w:rPr>
          <w:rFonts w:ascii="Times New Roman" w:hAnsi="Times New Roman"/>
          <w:sz w:val="28"/>
          <w:szCs w:val="28"/>
        </w:rPr>
      </w:pPr>
    </w:p>
    <w:p w:rsidR="00082B8E" w:rsidRPr="00B17401" w:rsidRDefault="00082B8E" w:rsidP="009B7AF8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B17401"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082B8E" w:rsidRDefault="00082B8E" w:rsidP="00EA77A5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постановлением </w:t>
      </w:r>
    </w:p>
    <w:p w:rsidR="00082B8E" w:rsidRDefault="00082B8E" w:rsidP="009B7AF8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Светловского  сельсовета </w:t>
      </w:r>
    </w:p>
    <w:p w:rsidR="00082B8E" w:rsidRDefault="00082B8E" w:rsidP="00EA77A5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Краснозерского района</w:t>
      </w:r>
    </w:p>
    <w:p w:rsidR="00082B8E" w:rsidRDefault="00082B8E" w:rsidP="009B7AF8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082B8E" w:rsidRDefault="00082B8E" w:rsidP="00EA77A5">
      <w:pPr>
        <w:pStyle w:val="NoSpacing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№ 5</w:t>
      </w:r>
      <w:r w:rsidRPr="00165DA2">
        <w:rPr>
          <w:rFonts w:ascii="Times New Roman" w:hAnsi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/>
          <w:color w:val="000000"/>
          <w:sz w:val="24"/>
          <w:szCs w:val="24"/>
        </w:rPr>
        <w:t>13.03.2023</w:t>
      </w:r>
    </w:p>
    <w:p w:rsidR="00082B8E" w:rsidRPr="00165DA2" w:rsidRDefault="00082B8E" w:rsidP="00EA77A5">
      <w:pPr>
        <w:pStyle w:val="NoSpacing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82B8E" w:rsidRPr="00DA6D6F" w:rsidRDefault="00082B8E" w:rsidP="00DA6D6F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A6D6F">
        <w:rPr>
          <w:rFonts w:ascii="Times New Roman" w:hAnsi="Times New Roman"/>
          <w:sz w:val="28"/>
          <w:szCs w:val="28"/>
        </w:rPr>
        <w:t>ПЛАН</w:t>
      </w:r>
    </w:p>
    <w:p w:rsidR="00082B8E" w:rsidRDefault="00082B8E" w:rsidP="00DA6D6F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7401">
        <w:rPr>
          <w:rFonts w:ascii="Times New Roman" w:hAnsi="Times New Roman"/>
          <w:sz w:val="28"/>
          <w:szCs w:val="28"/>
        </w:rPr>
        <w:t>лан</w:t>
      </w:r>
      <w:r w:rsidRPr="00B1740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проведения профилактических мероприятий по пожарной безопасности</w:t>
      </w:r>
      <w:r w:rsidRPr="00E136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на территории Светловского  сельсовета Краснозерского района Новосибирской области  на  2023 год</w:t>
      </w:r>
    </w:p>
    <w:tbl>
      <w:tblPr>
        <w:tblW w:w="1006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4"/>
        <w:gridCol w:w="2667"/>
        <w:gridCol w:w="1843"/>
        <w:gridCol w:w="2126"/>
        <w:gridCol w:w="2835"/>
      </w:tblGrid>
      <w:tr w:rsidR="00082B8E" w:rsidRPr="00165215" w:rsidTr="00165215">
        <w:tc>
          <w:tcPr>
            <w:tcW w:w="594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215">
              <w:rPr>
                <w:rFonts w:ascii="Times New Roman" w:hAnsi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2667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215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1843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215">
              <w:rPr>
                <w:rFonts w:ascii="Times New Roman" w:hAnsi="Times New Roman"/>
                <w:sz w:val="28"/>
                <w:szCs w:val="28"/>
              </w:rPr>
              <w:t>Срок исполнения,  место проведение</w:t>
            </w:r>
          </w:p>
        </w:tc>
        <w:tc>
          <w:tcPr>
            <w:tcW w:w="2126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215">
              <w:rPr>
                <w:rFonts w:ascii="Times New Roman" w:hAnsi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835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215">
              <w:rPr>
                <w:rFonts w:ascii="Times New Roman" w:hAnsi="Times New Roman"/>
                <w:sz w:val="28"/>
                <w:szCs w:val="28"/>
              </w:rPr>
              <w:t>Отметка о выполнении</w:t>
            </w:r>
          </w:p>
        </w:tc>
      </w:tr>
      <w:tr w:rsidR="00082B8E" w:rsidRPr="00165215" w:rsidTr="00165215">
        <w:tc>
          <w:tcPr>
            <w:tcW w:w="594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Организация контроля за работоспособностью установленных АДПИ в местах проживания населения, относящихся к группе риска (одинокие пенсионеры, многодетные семьи, социально-незащищенные, социально-неблагополучные категории граждан)</w:t>
            </w:r>
          </w:p>
        </w:tc>
        <w:tc>
          <w:tcPr>
            <w:tcW w:w="1843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8F8"/>
              </w:rPr>
              <w:t>Постоянно</w:t>
            </w:r>
          </w:p>
        </w:tc>
        <w:tc>
          <w:tcPr>
            <w:tcW w:w="2126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Глава и Специалисты администрации</w:t>
            </w:r>
          </w:p>
        </w:tc>
        <w:tc>
          <w:tcPr>
            <w:tcW w:w="2835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2B8E" w:rsidRPr="00165215" w:rsidTr="00165215">
        <w:tc>
          <w:tcPr>
            <w:tcW w:w="594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Проведение сходов с гражданами по вопросам пожарной безопасности</w:t>
            </w:r>
          </w:p>
        </w:tc>
        <w:tc>
          <w:tcPr>
            <w:tcW w:w="1843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В течение пожароопасного сезона</w:t>
            </w:r>
          </w:p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8F8F8"/>
              </w:rPr>
            </w:pPr>
          </w:p>
        </w:tc>
        <w:tc>
          <w:tcPr>
            <w:tcW w:w="2126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Светловского </w:t>
            </w:r>
            <w:r w:rsidRPr="00165215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835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2B8E" w:rsidRPr="00165215" w:rsidTr="00165215">
        <w:tc>
          <w:tcPr>
            <w:tcW w:w="594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 xml:space="preserve">Проведение подворовых  (поквартирных) обходов  по нарушению правил благоустройства населенных пунктов, а также требований пожарной безопасности с направлением материалов, на лиц, допустивших нарушения, в административную комиссию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Светловского </w:t>
            </w:r>
            <w:r w:rsidRPr="00165215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843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Глава и Специалисты администрации</w:t>
            </w:r>
          </w:p>
        </w:tc>
        <w:tc>
          <w:tcPr>
            <w:tcW w:w="2835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2B8E" w:rsidRPr="00165215" w:rsidTr="00165215">
        <w:tc>
          <w:tcPr>
            <w:tcW w:w="594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Организовать уборку сухой растительности на территориях муниципального образования и произвести опашку населенных пунктов в местах подверженных распространению огня на постройки от лесных массивов, сухой растительности, мусора и т.п.</w:t>
            </w:r>
          </w:p>
        </w:tc>
        <w:tc>
          <w:tcPr>
            <w:tcW w:w="1843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Апрель-октябрь</w:t>
            </w:r>
          </w:p>
        </w:tc>
        <w:tc>
          <w:tcPr>
            <w:tcW w:w="2126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Светловского </w:t>
            </w:r>
            <w:r w:rsidRPr="00165215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835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2B8E" w:rsidRPr="00165215" w:rsidTr="00165215">
        <w:tc>
          <w:tcPr>
            <w:tcW w:w="594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082B8E" w:rsidRPr="00165215" w:rsidRDefault="00082B8E" w:rsidP="001652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5F5"/>
              </w:rPr>
            </w:pPr>
            <w:r w:rsidRPr="001652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5F5"/>
              </w:rPr>
              <w:t>Посещение  семей и граждан, ведущих асоциальный образ жизни</w:t>
            </w:r>
          </w:p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2126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 xml:space="preserve">Глава и специалисты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Светловского </w:t>
            </w:r>
            <w:r w:rsidRPr="00165215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835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2B8E" w:rsidRPr="00165215" w:rsidTr="00165215">
        <w:tc>
          <w:tcPr>
            <w:tcW w:w="594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082B8E" w:rsidRPr="00165215" w:rsidRDefault="00082B8E" w:rsidP="00E22AA1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8F8"/>
              </w:rPr>
            </w:pPr>
            <w:r w:rsidRPr="001652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8F8"/>
              </w:rPr>
              <w:t xml:space="preserve">Информирование населения через интернет ресурсы </w:t>
            </w:r>
          </w:p>
          <w:p w:rsidR="00082B8E" w:rsidRPr="00165215" w:rsidRDefault="00082B8E" w:rsidP="00E22A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8F8"/>
              </w:rPr>
              <w:t xml:space="preserve">(сайты администрации, соц.сети) по соблюдению мер  пожарной безопасности, </w:t>
            </w:r>
          </w:p>
        </w:tc>
        <w:tc>
          <w:tcPr>
            <w:tcW w:w="1843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8F8"/>
              </w:rPr>
              <w:t>Постоянно</w:t>
            </w:r>
          </w:p>
        </w:tc>
        <w:tc>
          <w:tcPr>
            <w:tcW w:w="2126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2835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2B8E" w:rsidRPr="00165215" w:rsidTr="00165215">
        <w:tc>
          <w:tcPr>
            <w:tcW w:w="594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082B8E" w:rsidRPr="00165215" w:rsidRDefault="00082B8E" w:rsidP="00742B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Размещение наглядной агитации на стенде в администрации, на информационных досках (доска объявлений)</w:t>
            </w:r>
          </w:p>
        </w:tc>
        <w:tc>
          <w:tcPr>
            <w:tcW w:w="1843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2835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2B8E" w:rsidRPr="00165215" w:rsidTr="00165215">
        <w:tc>
          <w:tcPr>
            <w:tcW w:w="594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082B8E" w:rsidRPr="00165215" w:rsidRDefault="00082B8E" w:rsidP="00742B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Определение ответственных лиц за ведение электронной базы учета инструктажей</w:t>
            </w:r>
          </w:p>
        </w:tc>
        <w:tc>
          <w:tcPr>
            <w:tcW w:w="1843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5215">
              <w:rPr>
                <w:rFonts w:ascii="Times New Roman" w:hAnsi="Times New Roman"/>
                <w:sz w:val="24"/>
                <w:szCs w:val="24"/>
              </w:rPr>
              <w:t xml:space="preserve"> специалист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Светловского </w:t>
            </w:r>
            <w:r w:rsidRPr="00165215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835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2B8E" w:rsidRPr="00165215" w:rsidTr="00165215">
        <w:tc>
          <w:tcPr>
            <w:tcW w:w="594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082B8E" w:rsidRPr="00165215" w:rsidRDefault="00082B8E" w:rsidP="00742B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Заполнение реестра проживающего населения в МО по обучению обязательным требованиям пожарной безопасности</w:t>
            </w:r>
          </w:p>
        </w:tc>
        <w:tc>
          <w:tcPr>
            <w:tcW w:w="1843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215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5215">
              <w:rPr>
                <w:rFonts w:ascii="Times New Roman" w:hAnsi="Times New Roman"/>
                <w:sz w:val="24"/>
                <w:szCs w:val="24"/>
              </w:rPr>
              <w:t xml:space="preserve">специалист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Светловского </w:t>
            </w:r>
            <w:r w:rsidRPr="00165215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835" w:type="dxa"/>
          </w:tcPr>
          <w:p w:rsidR="00082B8E" w:rsidRPr="00165215" w:rsidRDefault="00082B8E" w:rsidP="0016521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2B8E" w:rsidRPr="00DA6D6F" w:rsidRDefault="00082B8E" w:rsidP="00DA6D6F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sectPr w:rsidR="00082B8E" w:rsidRPr="00DA6D6F" w:rsidSect="009C6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E5E88"/>
    <w:multiLevelType w:val="hybridMultilevel"/>
    <w:tmpl w:val="35009812"/>
    <w:lvl w:ilvl="0" w:tplc="52D41468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157"/>
    <w:rsid w:val="000003B4"/>
    <w:rsid w:val="00000DE4"/>
    <w:rsid w:val="00027CCC"/>
    <w:rsid w:val="00036B80"/>
    <w:rsid w:val="00042157"/>
    <w:rsid w:val="00043111"/>
    <w:rsid w:val="00046E8C"/>
    <w:rsid w:val="000608D6"/>
    <w:rsid w:val="00074834"/>
    <w:rsid w:val="00076B64"/>
    <w:rsid w:val="000822EF"/>
    <w:rsid w:val="00082B8E"/>
    <w:rsid w:val="00082CE0"/>
    <w:rsid w:val="000830EE"/>
    <w:rsid w:val="000A4F71"/>
    <w:rsid w:val="000A6404"/>
    <w:rsid w:val="000C1297"/>
    <w:rsid w:val="000D5FA8"/>
    <w:rsid w:val="000F2DC0"/>
    <w:rsid w:val="000F4145"/>
    <w:rsid w:val="00113BB0"/>
    <w:rsid w:val="0012135D"/>
    <w:rsid w:val="00123A11"/>
    <w:rsid w:val="00125C6A"/>
    <w:rsid w:val="001261B2"/>
    <w:rsid w:val="00130F5E"/>
    <w:rsid w:val="00133E4B"/>
    <w:rsid w:val="0014581D"/>
    <w:rsid w:val="00165215"/>
    <w:rsid w:val="00165DA2"/>
    <w:rsid w:val="00191658"/>
    <w:rsid w:val="001A30C7"/>
    <w:rsid w:val="001A7C84"/>
    <w:rsid w:val="001C0AC9"/>
    <w:rsid w:val="001C3259"/>
    <w:rsid w:val="001C3C04"/>
    <w:rsid w:val="001F2FAD"/>
    <w:rsid w:val="001F317F"/>
    <w:rsid w:val="001F6865"/>
    <w:rsid w:val="00213998"/>
    <w:rsid w:val="00226406"/>
    <w:rsid w:val="00234A9D"/>
    <w:rsid w:val="00236A15"/>
    <w:rsid w:val="002451F4"/>
    <w:rsid w:val="00257BC6"/>
    <w:rsid w:val="00270EC8"/>
    <w:rsid w:val="00287CE5"/>
    <w:rsid w:val="002978DB"/>
    <w:rsid w:val="002C25F0"/>
    <w:rsid w:val="002C7B75"/>
    <w:rsid w:val="002D4DB9"/>
    <w:rsid w:val="002D716D"/>
    <w:rsid w:val="002D759A"/>
    <w:rsid w:val="002F1FF3"/>
    <w:rsid w:val="00302E9D"/>
    <w:rsid w:val="0030724D"/>
    <w:rsid w:val="00311256"/>
    <w:rsid w:val="003222CD"/>
    <w:rsid w:val="00331368"/>
    <w:rsid w:val="00351700"/>
    <w:rsid w:val="00363E37"/>
    <w:rsid w:val="00367DCF"/>
    <w:rsid w:val="003A6BCD"/>
    <w:rsid w:val="003B24FA"/>
    <w:rsid w:val="003C31FB"/>
    <w:rsid w:val="003C7C10"/>
    <w:rsid w:val="00401F41"/>
    <w:rsid w:val="00404250"/>
    <w:rsid w:val="00410872"/>
    <w:rsid w:val="004203F4"/>
    <w:rsid w:val="00447229"/>
    <w:rsid w:val="004C4DD9"/>
    <w:rsid w:val="004D0837"/>
    <w:rsid w:val="004D1511"/>
    <w:rsid w:val="004E39CD"/>
    <w:rsid w:val="004F5072"/>
    <w:rsid w:val="00514CD3"/>
    <w:rsid w:val="00522B52"/>
    <w:rsid w:val="00535142"/>
    <w:rsid w:val="005368C9"/>
    <w:rsid w:val="0054165E"/>
    <w:rsid w:val="00542007"/>
    <w:rsid w:val="00545492"/>
    <w:rsid w:val="0058097E"/>
    <w:rsid w:val="00585071"/>
    <w:rsid w:val="00595DBE"/>
    <w:rsid w:val="005A19F4"/>
    <w:rsid w:val="005F7EFE"/>
    <w:rsid w:val="006065F1"/>
    <w:rsid w:val="00606F90"/>
    <w:rsid w:val="00621BE3"/>
    <w:rsid w:val="00623E64"/>
    <w:rsid w:val="00633C4A"/>
    <w:rsid w:val="006535D0"/>
    <w:rsid w:val="00664B61"/>
    <w:rsid w:val="0067091A"/>
    <w:rsid w:val="00675A01"/>
    <w:rsid w:val="006B50C9"/>
    <w:rsid w:val="006E0A1F"/>
    <w:rsid w:val="006E4215"/>
    <w:rsid w:val="006E631D"/>
    <w:rsid w:val="006E6474"/>
    <w:rsid w:val="00714681"/>
    <w:rsid w:val="00717DF9"/>
    <w:rsid w:val="00740095"/>
    <w:rsid w:val="00742BA3"/>
    <w:rsid w:val="007832BB"/>
    <w:rsid w:val="00787753"/>
    <w:rsid w:val="00793BBB"/>
    <w:rsid w:val="007A72DC"/>
    <w:rsid w:val="007A7A74"/>
    <w:rsid w:val="007D3A6F"/>
    <w:rsid w:val="007D65B0"/>
    <w:rsid w:val="007E1AB4"/>
    <w:rsid w:val="007E51BA"/>
    <w:rsid w:val="007F425F"/>
    <w:rsid w:val="00802EBC"/>
    <w:rsid w:val="00805DEE"/>
    <w:rsid w:val="00815C78"/>
    <w:rsid w:val="008165CF"/>
    <w:rsid w:val="008315C3"/>
    <w:rsid w:val="00833EC1"/>
    <w:rsid w:val="00855F6A"/>
    <w:rsid w:val="00880A6C"/>
    <w:rsid w:val="008A1EEE"/>
    <w:rsid w:val="008A31E1"/>
    <w:rsid w:val="008A3B37"/>
    <w:rsid w:val="008A5EBD"/>
    <w:rsid w:val="008C6ADD"/>
    <w:rsid w:val="008D24D7"/>
    <w:rsid w:val="008F64ED"/>
    <w:rsid w:val="00950A9C"/>
    <w:rsid w:val="009526D7"/>
    <w:rsid w:val="00974FDF"/>
    <w:rsid w:val="009A1DC4"/>
    <w:rsid w:val="009B7AF8"/>
    <w:rsid w:val="009C3A41"/>
    <w:rsid w:val="009C618C"/>
    <w:rsid w:val="009F7B8D"/>
    <w:rsid w:val="00A021DB"/>
    <w:rsid w:val="00A40A64"/>
    <w:rsid w:val="00A47832"/>
    <w:rsid w:val="00A509A1"/>
    <w:rsid w:val="00A56CC0"/>
    <w:rsid w:val="00A64782"/>
    <w:rsid w:val="00A73BF6"/>
    <w:rsid w:val="00A7606C"/>
    <w:rsid w:val="00A94182"/>
    <w:rsid w:val="00A94CBB"/>
    <w:rsid w:val="00A96464"/>
    <w:rsid w:val="00AB0300"/>
    <w:rsid w:val="00AB7896"/>
    <w:rsid w:val="00AD7800"/>
    <w:rsid w:val="00AE14E4"/>
    <w:rsid w:val="00AF3C96"/>
    <w:rsid w:val="00B118E2"/>
    <w:rsid w:val="00B11BA1"/>
    <w:rsid w:val="00B17401"/>
    <w:rsid w:val="00B24AE9"/>
    <w:rsid w:val="00B556FF"/>
    <w:rsid w:val="00B5744F"/>
    <w:rsid w:val="00B65B86"/>
    <w:rsid w:val="00B775A4"/>
    <w:rsid w:val="00BA60B4"/>
    <w:rsid w:val="00BE0CD9"/>
    <w:rsid w:val="00BF6115"/>
    <w:rsid w:val="00BF76E9"/>
    <w:rsid w:val="00C17408"/>
    <w:rsid w:val="00C2152A"/>
    <w:rsid w:val="00C671BF"/>
    <w:rsid w:val="00C871FD"/>
    <w:rsid w:val="00C942A8"/>
    <w:rsid w:val="00CA49EC"/>
    <w:rsid w:val="00CA5A97"/>
    <w:rsid w:val="00CB6E06"/>
    <w:rsid w:val="00CC0C7A"/>
    <w:rsid w:val="00CD2015"/>
    <w:rsid w:val="00CD557D"/>
    <w:rsid w:val="00CD6F57"/>
    <w:rsid w:val="00D11223"/>
    <w:rsid w:val="00D1142E"/>
    <w:rsid w:val="00D14109"/>
    <w:rsid w:val="00D22AB2"/>
    <w:rsid w:val="00D4384D"/>
    <w:rsid w:val="00D52C47"/>
    <w:rsid w:val="00D633BA"/>
    <w:rsid w:val="00D6568B"/>
    <w:rsid w:val="00D73202"/>
    <w:rsid w:val="00D83962"/>
    <w:rsid w:val="00D9126D"/>
    <w:rsid w:val="00DA6D6F"/>
    <w:rsid w:val="00DB71AD"/>
    <w:rsid w:val="00DB7F80"/>
    <w:rsid w:val="00DC2CBC"/>
    <w:rsid w:val="00DC6139"/>
    <w:rsid w:val="00DC7C01"/>
    <w:rsid w:val="00DE01FE"/>
    <w:rsid w:val="00DE0DF9"/>
    <w:rsid w:val="00DE382F"/>
    <w:rsid w:val="00DF2181"/>
    <w:rsid w:val="00E074E5"/>
    <w:rsid w:val="00E13638"/>
    <w:rsid w:val="00E22AA1"/>
    <w:rsid w:val="00E34398"/>
    <w:rsid w:val="00E55960"/>
    <w:rsid w:val="00E644DB"/>
    <w:rsid w:val="00E6748F"/>
    <w:rsid w:val="00E85008"/>
    <w:rsid w:val="00EA77A5"/>
    <w:rsid w:val="00EA7CAA"/>
    <w:rsid w:val="00EB057E"/>
    <w:rsid w:val="00EC4388"/>
    <w:rsid w:val="00EE0705"/>
    <w:rsid w:val="00EE6E8B"/>
    <w:rsid w:val="00EF1032"/>
    <w:rsid w:val="00EF5067"/>
    <w:rsid w:val="00F05D23"/>
    <w:rsid w:val="00F07D7B"/>
    <w:rsid w:val="00F4473E"/>
    <w:rsid w:val="00F71F5B"/>
    <w:rsid w:val="00F9229C"/>
    <w:rsid w:val="00FA17CA"/>
    <w:rsid w:val="00FB2241"/>
    <w:rsid w:val="00FB429D"/>
    <w:rsid w:val="00FC4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A9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42157"/>
    <w:rPr>
      <w:rFonts w:cs="Times New Roman"/>
      <w:b/>
      <w:bCs/>
    </w:rPr>
  </w:style>
  <w:style w:type="paragraph" w:styleId="NoSpacing">
    <w:name w:val="No Spacing"/>
    <w:uiPriority w:val="99"/>
    <w:qFormat/>
    <w:rsid w:val="00042157"/>
  </w:style>
  <w:style w:type="character" w:styleId="Emphasis">
    <w:name w:val="Emphasis"/>
    <w:basedOn w:val="DefaultParagraphFont"/>
    <w:uiPriority w:val="99"/>
    <w:qFormat/>
    <w:rsid w:val="00042157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880A6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A1DC4"/>
    <w:pPr>
      <w:ind w:left="720"/>
      <w:contextualSpacing/>
    </w:pPr>
  </w:style>
  <w:style w:type="paragraph" w:customStyle="1" w:styleId="MainStyl">
    <w:name w:val="MainStyl"/>
    <w:basedOn w:val="Normal"/>
    <w:uiPriority w:val="99"/>
    <w:rsid w:val="009B7AF8"/>
    <w:pPr>
      <w:suppressAutoHyphens/>
      <w:autoSpaceDE w:val="0"/>
      <w:spacing w:after="0" w:line="246" w:lineRule="atLeast"/>
      <w:ind w:firstLine="283"/>
      <w:jc w:val="both"/>
      <w:textAlignment w:val="center"/>
    </w:pPr>
    <w:rPr>
      <w:rFonts w:ascii="NewtonC" w:hAnsi="NewtonC" w:cs="NewtonC"/>
      <w:color w:val="000000"/>
      <w:sz w:val="21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73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576</TotalTime>
  <Pages>3</Pages>
  <Words>552</Words>
  <Characters>3150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2023-03-16T05:39:00Z</cp:lastPrinted>
  <dcterms:created xsi:type="dcterms:W3CDTF">2021-07-19T08:39:00Z</dcterms:created>
  <dcterms:modified xsi:type="dcterms:W3CDTF">2023-03-16T05:40:00Z</dcterms:modified>
</cp:coreProperties>
</file>